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Clwyd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Clwyd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Clwyd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Clwyd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Clwyd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Clwyd North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Clwyd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Clwyd North is estimated to be </w:t>
      </w:r>
      <w:r w:rsidRPr="00773DF7">
        <w:rPr>
          <w:rFonts w:ascii="Libre Franklin Light" w:eastAsia="Times New Roman" w:hAnsi="Libre Franklin Light" w:cs="Calibri Light"/>
          <w:b/>
          <w:bCs/>
          <w:color w:val="C45911" w:themeColor="accent2" w:themeShade="BF"/>
        </w:rPr>
        <w:t xml:space="preserve">£1,690,262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Clwyd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Clwyd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Clwyd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Clwyd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lwyd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Clwyd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lwyd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Clwyd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Clwyd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lwyd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Clwyd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Clwyd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Clwyd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Clwyd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Clwyd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Clwyd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£1,690,262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Clwyd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£569,369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£40,788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£21,031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£1,020,071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£1,690,262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Clwyd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Clwyd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Clwyd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Clwyd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Clwyd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Clwyd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Clwyd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Clwyd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64F4F5-8B25-478D-A41A-A48C6A19C4E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